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fl.1461-6)</w:t>
      </w: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1461-2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1 p.177)</w:t>
      </w: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hAnsi="Times New Roman" w:cs="Times New Roman"/>
          <w:sz w:val="24"/>
          <w:szCs w:val="24"/>
        </w:rPr>
        <w:tab/>
        <w:t>M.A. (ibid.)</w:t>
      </w: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3FE" w:rsidRPr="009B13FE" w:rsidRDefault="009B13F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9B13FE" w:rsidRPr="009B13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FE" w:rsidRDefault="009B13FE" w:rsidP="00564E3C">
      <w:pPr>
        <w:spacing w:after="0" w:line="240" w:lineRule="auto"/>
      </w:pPr>
      <w:r>
        <w:separator/>
      </w:r>
    </w:p>
  </w:endnote>
  <w:endnote w:type="continuationSeparator" w:id="0">
    <w:p w:rsidR="009B13FE" w:rsidRDefault="009B13F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13FE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FE" w:rsidRDefault="009B13FE" w:rsidP="00564E3C">
      <w:pPr>
        <w:spacing w:after="0" w:line="240" w:lineRule="auto"/>
      </w:pPr>
      <w:r>
        <w:separator/>
      </w:r>
    </w:p>
  </w:footnote>
  <w:footnote w:type="continuationSeparator" w:id="0">
    <w:p w:rsidR="009B13FE" w:rsidRDefault="009B13F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3FE"/>
    <w:rsid w:val="00372DC6"/>
    <w:rsid w:val="00564E3C"/>
    <w:rsid w:val="0064591D"/>
    <w:rsid w:val="009B13F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DA97D"/>
  <w15:chartTrackingRefBased/>
  <w15:docId w15:val="{78220364-BE4A-4BC4-AE58-35CD0C57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2015-11-25T21:41:00Z</dcterms:created>
  <dcterms:modified xsi:type="dcterms:W3CDTF">2015-11-25T21:44:00Z</dcterms:modified>
</cp:coreProperties>
</file>